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FAEA7" w14:textId="4A423845" w:rsidR="00610B7A" w:rsidRDefault="00610B7A" w:rsidP="00610B7A">
      <w:pPr>
        <w:pStyle w:val="CH"/>
      </w:pPr>
      <w:r w:rsidRPr="003C564B">
        <w:t xml:space="preserve">3GPP </w:t>
      </w:r>
      <w:r w:rsidR="00A85820">
        <w:t>TSG-</w:t>
      </w:r>
      <w:r w:rsidRPr="003C564B">
        <w:t>RAN Meeting #</w:t>
      </w:r>
      <w:r w:rsidR="0064683C">
        <w:t>91</w:t>
      </w:r>
      <w:r>
        <w:tab/>
      </w:r>
      <w:r>
        <w:tab/>
      </w:r>
      <w:r w:rsidR="000E7048" w:rsidRPr="000E7048">
        <w:t>RP-210885</w:t>
      </w:r>
    </w:p>
    <w:p w14:paraId="0CBC21AD" w14:textId="251A97B2" w:rsidR="00610B7A" w:rsidRPr="00FD166F" w:rsidRDefault="00DD2FFF" w:rsidP="00610B7A">
      <w:pPr>
        <w:pStyle w:val="CH"/>
        <w:tabs>
          <w:tab w:val="clear" w:pos="7920"/>
        </w:tabs>
        <w:rPr>
          <w:b w:val="0"/>
        </w:rPr>
      </w:pPr>
      <w:r w:rsidRPr="005E12B4">
        <w:t xml:space="preserve">Electronic meeting, </w:t>
      </w:r>
      <w:r w:rsidR="0064683C">
        <w:t>March</w:t>
      </w:r>
      <w:r w:rsidRPr="005E12B4">
        <w:t xml:space="preserve"> </w:t>
      </w:r>
      <w:r w:rsidR="0064683C">
        <w:t>22</w:t>
      </w:r>
      <w:r w:rsidRPr="005E12B4">
        <w:t xml:space="preserve"> - </w:t>
      </w:r>
      <w:r w:rsidR="0064683C">
        <w:t>26</w:t>
      </w:r>
      <w:r w:rsidRPr="005E12B4">
        <w:t>, 202</w:t>
      </w:r>
      <w:r w:rsidR="0064683C">
        <w:t>1</w:t>
      </w:r>
      <w:r w:rsidR="00610B7A">
        <w:tab/>
      </w:r>
      <w:r w:rsidR="000408CD">
        <w:t xml:space="preserve">(revision of </w:t>
      </w:r>
      <w:r w:rsidR="00E06B74" w:rsidRPr="00DF592E">
        <w:t>RP-210633</w:t>
      </w:r>
      <w:r w:rsidR="000408CD">
        <w:t>)</w:t>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0EB0EC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xml:space="preserve">, </w:t>
      </w:r>
      <w:r w:rsidR="00491A7D">
        <w:rPr>
          <w:rFonts w:ascii="Arial" w:eastAsia="Batang" w:hAnsi="Arial"/>
          <w:b/>
          <w:lang w:val="en-US" w:eastAsia="zh-CN"/>
        </w:rPr>
        <w:t>vivo</w:t>
      </w:r>
      <w:r w:rsidR="00772BDD">
        <w:rPr>
          <w:rFonts w:ascii="Arial" w:eastAsia="Batang" w:hAnsi="Arial"/>
          <w:b/>
          <w:lang w:val="en-US" w:eastAsia="zh-CN"/>
        </w:rPr>
        <w:t>, Intel Corporation</w:t>
      </w:r>
    </w:p>
    <w:p w14:paraId="0403CC1A" w14:textId="17F88F4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408CD">
        <w:rPr>
          <w:rFonts w:ascii="Arial" w:eastAsia="Batang" w:hAnsi="Arial" w:cs="Arial"/>
          <w:b/>
          <w:lang w:eastAsia="zh-CN"/>
        </w:rPr>
        <w:t>Revised</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772A70B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408CD">
        <w:rPr>
          <w:rFonts w:ascii="Arial" w:eastAsia="Batang" w:hAnsi="Arial"/>
          <w:b/>
          <w:lang w:eastAsia="zh-CN"/>
        </w:rPr>
        <w:t>Approval</w:t>
      </w:r>
    </w:p>
    <w:p w14:paraId="1013AB43" w14:textId="17EBB6A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1A7D" w:rsidRPr="00944FEF">
        <w:rPr>
          <w:rFonts w:ascii="Arial" w:eastAsia="Batang" w:hAnsi="Arial"/>
          <w:b/>
          <w:lang w:eastAsia="zh-CN"/>
        </w:rPr>
        <w:t>9.</w:t>
      </w:r>
      <w:r w:rsidR="00944FEF" w:rsidRPr="00944FEF">
        <w:rPr>
          <w:rFonts w:ascii="Arial" w:eastAsia="Batang" w:hAnsi="Arial"/>
          <w:b/>
          <w:lang w:eastAsia="zh-CN"/>
        </w:rPr>
        <w:t>6</w:t>
      </w:r>
      <w:r w:rsidR="00491A7D" w:rsidRPr="00944FEF">
        <w:rPr>
          <w:rFonts w:ascii="Arial" w:eastAsia="Batang" w:hAnsi="Arial"/>
          <w:b/>
          <w:lang w:eastAsia="zh-CN"/>
        </w:rPr>
        <w:t>.</w:t>
      </w:r>
      <w:r w:rsidR="00944FEF" w:rsidRPr="00944FEF">
        <w:rPr>
          <w:rFonts w:ascii="Arial" w:eastAsia="Batang" w:hAnsi="Arial"/>
          <w:b/>
          <w:lang w:eastAsia="zh-CN"/>
        </w:rPr>
        <w:t>9</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4091804D" w:rsidR="00B078D6" w:rsidRDefault="00B078D6" w:rsidP="009870A7">
      <w:pPr>
        <w:pStyle w:val="Heading2"/>
        <w:tabs>
          <w:tab w:val="left" w:pos="2552"/>
        </w:tabs>
      </w:pPr>
      <w:r>
        <w:t>Unique identifier</w:t>
      </w:r>
      <w:r w:rsidR="00F41A27">
        <w:t xml:space="preserve">: </w:t>
      </w:r>
      <w:r w:rsidR="00F41A27" w:rsidRPr="00251D80">
        <w:tab/>
      </w:r>
      <w:r w:rsidR="00DA50EC" w:rsidRPr="00DA50EC">
        <w:t>850071</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r w:rsidR="00772BDD" w14:paraId="68E6394C" w14:textId="77777777" w:rsidTr="001803E1">
        <w:tc>
          <w:tcPr>
            <w:tcW w:w="1101" w:type="dxa"/>
          </w:tcPr>
          <w:p w14:paraId="43A99612" w14:textId="0ABE2284" w:rsidR="00772BDD" w:rsidRPr="00372499" w:rsidRDefault="00772BDD" w:rsidP="00772BDD">
            <w:pPr>
              <w:pStyle w:val="TAL"/>
              <w:rPr>
                <w:szCs w:val="18"/>
              </w:rPr>
            </w:pPr>
            <w:r w:rsidRPr="005F5213">
              <w:rPr>
                <w:szCs w:val="18"/>
              </w:rPr>
              <w:t>860041</w:t>
            </w:r>
          </w:p>
        </w:tc>
        <w:tc>
          <w:tcPr>
            <w:tcW w:w="3969" w:type="dxa"/>
          </w:tcPr>
          <w:p w14:paraId="5BEF15FE" w14:textId="3B3EDC06" w:rsidR="00772BDD" w:rsidRPr="00372499" w:rsidRDefault="00772BDD" w:rsidP="00772BDD">
            <w:pPr>
              <w:pStyle w:val="TAL"/>
              <w:rPr>
                <w:rFonts w:cs="Arial"/>
                <w:szCs w:val="18"/>
              </w:rPr>
            </w:pPr>
            <w:r w:rsidRPr="005F5213">
              <w:rPr>
                <w:rFonts w:cs="Arial"/>
                <w:szCs w:val="18"/>
              </w:rPr>
              <w:t>Extending current NR operation to 71 GHz</w:t>
            </w:r>
          </w:p>
        </w:tc>
        <w:tc>
          <w:tcPr>
            <w:tcW w:w="4536" w:type="dxa"/>
          </w:tcPr>
          <w:p w14:paraId="7E2B9453" w14:textId="758BA340" w:rsidR="00772BDD" w:rsidRDefault="00772BDD" w:rsidP="00772BDD">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a study of test methodology enhancements are needed to support the verification of these requirements.</w:t>
      </w:r>
    </w:p>
    <w:p w14:paraId="04CC2545" w14:textId="26BE8C41" w:rsidR="00656A8F" w:rsidRDefault="00656A8F" w:rsidP="00796387">
      <w:pPr>
        <w:spacing w:after="0"/>
        <w:rPr>
          <w:lang w:val="en-US"/>
        </w:rPr>
      </w:pPr>
    </w:p>
    <w:p w14:paraId="72141A74" w14:textId="0BE18AC5" w:rsidR="00607425"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6695581E" w14:textId="0A626BB7" w:rsidR="009D5375" w:rsidRDefault="009D5375" w:rsidP="00796387">
      <w:pPr>
        <w:spacing w:after="0"/>
        <w:rPr>
          <w:lang w:val="en-US"/>
        </w:rPr>
      </w:pPr>
    </w:p>
    <w:p w14:paraId="7CCB05C5" w14:textId="39028C35" w:rsidR="009D5375" w:rsidRPr="00F14A08" w:rsidRDefault="009D5375" w:rsidP="00796387">
      <w:pPr>
        <w:spacing w:after="0"/>
        <w:rPr>
          <w:lang w:val="en-US"/>
        </w:rPr>
      </w:pPr>
      <w:r w:rsidRPr="009D5375">
        <w:rPr>
          <w:lang w:val="en-US"/>
        </w:rPr>
        <w:t>In RAN #87, a new Release 17 WI on the extension of the NR operation for the 52.6 – 71GHz frequency range was approved</w:t>
      </w:r>
      <w:r>
        <w:rPr>
          <w:lang w:val="en-US"/>
        </w:rPr>
        <w:t xml:space="preserve"> [UID </w:t>
      </w:r>
      <w:r w:rsidRPr="009D5375">
        <w:rPr>
          <w:lang w:val="en-US"/>
        </w:rPr>
        <w:t>860041</w:t>
      </w:r>
      <w:r>
        <w:rPr>
          <w:lang w:val="en-US"/>
        </w:rPr>
        <w:t>]</w:t>
      </w:r>
      <w:r w:rsidRPr="009D5375">
        <w:rPr>
          <w:lang w:val="en-US"/>
        </w:rPr>
        <w:t>. The work on this item requires definition of UE RF, RRM and demodulation requirements. Considering the impact test methods definition has on core requirements and conformance testing, additional studies are required to enable a test method extension to new frequency bands above 52.6GHz.</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6952F8DB"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107A5D">
        <w:rPr>
          <w:bCs/>
        </w:rPr>
        <w:t>884</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28F3D713" w:rsidR="00656A8F" w:rsidRDefault="00656A8F" w:rsidP="00656A8F">
      <w:pPr>
        <w:pStyle w:val="List2"/>
      </w:pPr>
      <w:r>
        <w:t>-</w:t>
      </w:r>
      <w:r>
        <w:tab/>
      </w:r>
      <w:r w:rsidR="002C35C1">
        <w:t>The list of candidate non-permitted test systems is limited to NF based solutions</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lastRenderedPageBreak/>
        <w:t>-</w:t>
      </w:r>
      <w:r>
        <w:tab/>
      </w:r>
      <w:r w:rsidRPr="009B2E5A">
        <w:t xml:space="preserve">The use of circular polarization to perform </w:t>
      </w:r>
      <w:r>
        <w:t>measurements</w:t>
      </w:r>
    </w:p>
    <w:p w14:paraId="3AB425A5" w14:textId="00C581C4" w:rsidR="009672F9" w:rsidRDefault="007A4257" w:rsidP="00373275">
      <w:pPr>
        <w:pStyle w:val="List3"/>
      </w:pPr>
      <w:r>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46F7AD6" w:rsidR="00694BE2" w:rsidRDefault="00694BE2" w:rsidP="007A4257">
      <w:pPr>
        <w:pStyle w:val="List3"/>
      </w:pPr>
      <w:r>
        <w:t>-</w:t>
      </w:r>
      <w:r>
        <w:tab/>
      </w:r>
      <w:r w:rsidRPr="00694BE2">
        <w:t>Considering NFTF (defined in Clause 5.2 of TR38.810) test methodology for EIS measurement</w:t>
      </w:r>
    </w:p>
    <w:p w14:paraId="03C83472" w14:textId="39C0FFCF" w:rsidR="000E0376" w:rsidRDefault="000E0376" w:rsidP="007A4257">
      <w:pPr>
        <w:pStyle w:val="List3"/>
      </w:pPr>
      <w:r>
        <w:t>-</w:t>
      </w:r>
      <w:r>
        <w:tab/>
      </w:r>
      <w:r w:rsidRPr="000E0376">
        <w:t>TPMI side condition method</w:t>
      </w:r>
      <w:r>
        <w:t xml:space="preserve">, where </w:t>
      </w:r>
      <w:r w:rsidRPr="000E0376">
        <w:t>TPMI side conditions are applicable to Rel-16 (and higher) UEs</w:t>
      </w:r>
    </w:p>
    <w:p w14:paraId="3C226EA2" w14:textId="2ADC4021" w:rsidR="000E0376" w:rsidRDefault="000E0376" w:rsidP="007A4257">
      <w:pPr>
        <w:pStyle w:val="List3"/>
      </w:pPr>
      <w:r>
        <w:t>-</w:t>
      </w:r>
      <w:r>
        <w:tab/>
        <w:t>T</w:t>
      </w:r>
      <w:r w:rsidRPr="000E0376">
        <w:t>est mode to trigger TX diversity</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29C132C3" w14:textId="6E2D76F7" w:rsidR="002F29BA" w:rsidRDefault="00E06B74" w:rsidP="009A2749">
      <w:pPr>
        <w:pStyle w:val="List"/>
      </w:pPr>
      <w:r>
        <w:t>5</w:t>
      </w:r>
      <w:r w:rsidR="002F29BA">
        <w:t>.</w:t>
      </w:r>
      <w:r w:rsidR="002F29BA">
        <w:tab/>
      </w:r>
      <w:r w:rsidR="002F29BA"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2430D011" w14:textId="0A63BD00" w:rsidR="00AF6CE6" w:rsidRDefault="00E06B74" w:rsidP="000E0376">
      <w:pPr>
        <w:pStyle w:val="List"/>
      </w:pPr>
      <w:r>
        <w:t>6</w:t>
      </w:r>
      <w:r w:rsidR="00AF6CE6">
        <w:t>.</w:t>
      </w:r>
      <w:r w:rsidR="00AF6CE6">
        <w:tab/>
        <w:t>Study testability aspects for the introduction of the new band n262</w:t>
      </w:r>
    </w:p>
    <w:p w14:paraId="2B54837A" w14:textId="0555D0E9" w:rsidR="00AF6CE6" w:rsidRDefault="00AF6CE6" w:rsidP="00AF6CE6">
      <w:pPr>
        <w:pStyle w:val="List2"/>
      </w:pPr>
      <w:r>
        <w:t>-</w:t>
      </w:r>
      <w:r>
        <w:tab/>
      </w:r>
      <w:r w:rsidR="00187B3A">
        <w:t>Considering the extension of frequency applicability of the permitted methods in TR38.810 from 43.5 GHz up to at least 48.2 GHz</w:t>
      </w:r>
    </w:p>
    <w:p w14:paraId="001C0A4C" w14:textId="0968F7F2" w:rsidR="00796387" w:rsidRPr="0041374C" w:rsidRDefault="00187B3A" w:rsidP="0041374C">
      <w:pPr>
        <w:pStyle w:val="List2"/>
      </w:pPr>
      <w:r>
        <w:t>-</w:t>
      </w:r>
      <w:r>
        <w:tab/>
        <w:t xml:space="preserve">Considering the extension of frequency applicability of the test methodology enhancements in Objectives 1 through </w:t>
      </w:r>
      <w:r w:rsidR="00E06B74">
        <w:t xml:space="preserve">5 </w:t>
      </w:r>
      <w:r>
        <w:t>above</w:t>
      </w:r>
    </w:p>
    <w:p w14:paraId="6BC6E13E" w14:textId="1F2965DD" w:rsidR="00772BDD" w:rsidRDefault="00E06B74" w:rsidP="00772BDD">
      <w:pPr>
        <w:pStyle w:val="B1"/>
        <w:rPr>
          <w:lang w:val="en-US" w:eastAsia="zh-CN"/>
        </w:rPr>
      </w:pPr>
      <w:r>
        <w:rPr>
          <w:lang w:val="en-US" w:eastAsia="zh-CN"/>
        </w:rPr>
        <w:t>7</w:t>
      </w:r>
      <w:r w:rsidR="00772BDD">
        <w:rPr>
          <w:lang w:val="en-US" w:eastAsia="zh-CN"/>
        </w:rPr>
        <w:t>.</w:t>
      </w:r>
      <w:r w:rsidR="00772BDD">
        <w:rPr>
          <w:lang w:val="en-US" w:eastAsia="zh-CN"/>
        </w:rPr>
        <w:tab/>
        <w:t>Study and define the over the air (OTA) test methods for UE RF, RRM, and demodulation requirements for the 52.6-71 GHz frequency range:</w:t>
      </w:r>
    </w:p>
    <w:p w14:paraId="47BBF944" w14:textId="77777777" w:rsidR="00772BDD" w:rsidRDefault="00772BDD" w:rsidP="00772BDD">
      <w:pPr>
        <w:pStyle w:val="B2"/>
        <w:rPr>
          <w:lang w:val="en-US" w:eastAsia="zh-CN"/>
        </w:rPr>
      </w:pPr>
      <w:r>
        <w:rPr>
          <w:lang w:val="en-US" w:eastAsia="zh-CN"/>
        </w:rPr>
        <w:t>-</w:t>
      </w:r>
      <w:r>
        <w:rPr>
          <w:lang w:val="en-US" w:eastAsia="zh-CN"/>
        </w:rPr>
        <w:tab/>
        <w:t>Extend the applicability of the FR2 OTA UE RF/RRM/demodulation test methods defined in TR 38.810, TR 38.884, and TS 38.508-1 whenever possible</w:t>
      </w:r>
    </w:p>
    <w:p w14:paraId="1156755B" w14:textId="77777777" w:rsidR="00772BDD" w:rsidRDefault="00772BDD" w:rsidP="00772BDD">
      <w:pPr>
        <w:pStyle w:val="B2"/>
        <w:rPr>
          <w:lang w:val="en-US" w:eastAsia="zh-CN"/>
        </w:rPr>
      </w:pPr>
      <w:r>
        <w:rPr>
          <w:lang w:val="en-US" w:eastAsia="zh-CN"/>
        </w:rPr>
        <w:t>-</w:t>
      </w:r>
      <w:r>
        <w:rPr>
          <w:lang w:val="en-US" w:eastAsia="zh-CN"/>
        </w:rPr>
        <w:tab/>
        <w:t>Identify any changes needed, including general testing and calibration, permitted test methods, multi-path fading propagation conditions, measurement applicability criteria</w:t>
      </w:r>
    </w:p>
    <w:p w14:paraId="3CE0DAC2" w14:textId="77777777" w:rsidR="00772BDD" w:rsidRDefault="00772BDD" w:rsidP="00772BDD">
      <w:pPr>
        <w:pStyle w:val="B2"/>
        <w:rPr>
          <w:lang w:val="en-US" w:eastAsia="zh-CN"/>
        </w:rPr>
      </w:pPr>
      <w:r>
        <w:rPr>
          <w:lang w:val="en-US" w:eastAsia="zh-CN"/>
        </w:rPr>
        <w:t>-</w:t>
      </w:r>
      <w:r>
        <w:rPr>
          <w:lang w:val="en-US" w:eastAsia="zh-CN"/>
        </w:rPr>
        <w:tab/>
        <w:t>Establish applicable frequency range for system</w:t>
      </w:r>
    </w:p>
    <w:p w14:paraId="19350EE2" w14:textId="77777777" w:rsidR="00772BDD" w:rsidRDefault="00772BDD" w:rsidP="00772BDD">
      <w:pPr>
        <w:pStyle w:val="B3"/>
      </w:pPr>
      <w:r>
        <w:rPr>
          <w:lang w:val="en-US" w:eastAsia="zh-CN"/>
        </w:rPr>
        <w:t>-</w:t>
      </w:r>
      <w:r>
        <w:rPr>
          <w:lang w:val="en-US" w:eastAsia="zh-CN"/>
        </w:rPr>
        <w:tab/>
        <w:t>Determine whether the test system need to test different frequency ranges in the same system (e.g. 24 GHz to 71 GHz)</w:t>
      </w:r>
    </w:p>
    <w:p w14:paraId="2388B5BE" w14:textId="77777777" w:rsidR="00772BDD" w:rsidRDefault="00772BDD" w:rsidP="00772BDD">
      <w:pPr>
        <w:pStyle w:val="B2"/>
        <w:rPr>
          <w:lang w:val="en-US" w:eastAsia="zh-CN"/>
        </w:rPr>
      </w:pPr>
      <w:r>
        <w:rPr>
          <w:lang w:val="en-US" w:eastAsia="zh-CN"/>
        </w:rPr>
        <w:t>-</w:t>
      </w:r>
      <w:r>
        <w:rPr>
          <w:lang w:val="en-US" w:eastAsia="zh-CN"/>
        </w:rPr>
        <w:tab/>
        <w:t>Target device types</w:t>
      </w:r>
    </w:p>
    <w:p w14:paraId="4EB0F1FF" w14:textId="77777777" w:rsidR="00772BDD" w:rsidRDefault="00772BDD" w:rsidP="00772BDD">
      <w:pPr>
        <w:pStyle w:val="B3"/>
        <w:rPr>
          <w:lang w:val="en-US" w:eastAsia="zh-CN"/>
        </w:rPr>
      </w:pPr>
      <w:r>
        <w:rPr>
          <w:lang w:val="en-US" w:eastAsia="zh-CN"/>
        </w:rPr>
        <w:t>-</w:t>
      </w:r>
      <w:r>
        <w:rPr>
          <w:lang w:val="en-US" w:eastAsia="zh-CN"/>
        </w:rPr>
        <w:tab/>
        <w:t>First priority: Handheld UE, laptop, tablet</w:t>
      </w:r>
    </w:p>
    <w:p w14:paraId="75409169" w14:textId="1B620479" w:rsidR="00772BDD" w:rsidRDefault="00772BDD" w:rsidP="00772BDD">
      <w:pPr>
        <w:pStyle w:val="B3"/>
        <w:rPr>
          <w:lang w:val="en-US" w:eastAsia="zh-CN"/>
        </w:rPr>
      </w:pPr>
      <w:r>
        <w:rPr>
          <w:lang w:val="en-US" w:eastAsia="zh-CN"/>
        </w:rPr>
        <w:t>-</w:t>
      </w:r>
      <w:r>
        <w:rPr>
          <w:lang w:val="en-US" w:eastAsia="zh-CN"/>
        </w:rPr>
        <w:tab/>
        <w:t>Focus on devices prioritized in the NR &gt; 52</w:t>
      </w:r>
      <w:r w:rsidR="003B2463">
        <w:rPr>
          <w:lang w:val="en-US" w:eastAsia="zh-CN"/>
        </w:rPr>
        <w:t>.6</w:t>
      </w:r>
      <w:r>
        <w:rPr>
          <w:lang w:val="en-US" w:eastAsia="zh-CN"/>
        </w:rPr>
        <w:t xml:space="preserve"> GHz WI</w:t>
      </w:r>
    </w:p>
    <w:p w14:paraId="491757D0" w14:textId="77777777" w:rsidR="00772BDD" w:rsidRDefault="00772BDD" w:rsidP="00772BDD">
      <w:pPr>
        <w:pStyle w:val="B2"/>
        <w:rPr>
          <w:lang w:val="en-US" w:eastAsia="zh-CN"/>
        </w:rPr>
      </w:pPr>
      <w:r>
        <w:rPr>
          <w:lang w:val="en-US" w:eastAsia="zh-CN"/>
        </w:rPr>
        <w:t>-</w:t>
      </w:r>
      <w:r>
        <w:rPr>
          <w:lang w:val="en-US" w:eastAsia="zh-CN"/>
        </w:rPr>
        <w:tab/>
        <w:t>Utilize free space testing configuration for test methods definition</w:t>
      </w:r>
    </w:p>
    <w:p w14:paraId="1F90AB58" w14:textId="1EE6A972" w:rsidR="00772BDD" w:rsidRDefault="00772BDD" w:rsidP="00772BDD">
      <w:pPr>
        <w:pStyle w:val="B2"/>
        <w:rPr>
          <w:lang w:val="en-US" w:eastAsia="zh-CN"/>
        </w:rPr>
      </w:pPr>
      <w:r>
        <w:rPr>
          <w:lang w:val="en-US" w:eastAsia="zh-CN"/>
        </w:rPr>
        <w:t>-</w:t>
      </w:r>
      <w:r>
        <w:tab/>
      </w:r>
      <w:r>
        <w:rPr>
          <w:lang w:val="en-US" w:eastAsia="zh-CN"/>
        </w:rPr>
        <w:t>S</w:t>
      </w:r>
      <w:r w:rsidRPr="00052E91">
        <w:rPr>
          <w:lang w:val="en-US" w:eastAsia="zh-CN"/>
        </w:rPr>
        <w:t>tudy the preliminary measurement uncertainty</w:t>
      </w:r>
    </w:p>
    <w:p w14:paraId="11FF3DC7" w14:textId="4C7DDD3E" w:rsidR="003B2463" w:rsidRDefault="003B2463" w:rsidP="003B2463">
      <w:pPr>
        <w:pStyle w:val="B1"/>
        <w:rPr>
          <w:lang w:val="en-US" w:eastAsia="zh-CN"/>
        </w:rPr>
      </w:pPr>
      <w:r>
        <w:rPr>
          <w:lang w:val="en-US" w:eastAsia="zh-CN"/>
        </w:rPr>
        <w:tab/>
        <w:t xml:space="preserve">NOTE: </w:t>
      </w:r>
      <w:r w:rsidRPr="003B2463">
        <w:rPr>
          <w:lang w:val="en-US" w:eastAsia="zh-CN"/>
        </w:rPr>
        <w:t>unfinished UE testability aspects</w:t>
      </w:r>
      <w:r>
        <w:rPr>
          <w:lang w:val="en-US" w:eastAsia="zh-CN"/>
        </w:rPr>
        <w:t>, if any,</w:t>
      </w:r>
      <w:r w:rsidRPr="003B2463">
        <w:rPr>
          <w:lang w:val="en-US" w:eastAsia="zh-CN"/>
        </w:rPr>
        <w:t xml:space="preserve"> do not impact setting UE core requirements and completing the </w:t>
      </w:r>
      <w:r>
        <w:rPr>
          <w:lang w:val="en-US" w:eastAsia="zh-CN"/>
        </w:rPr>
        <w:t xml:space="preserve">NR </w:t>
      </w:r>
      <w:r w:rsidRPr="003B2463">
        <w:rPr>
          <w:lang w:val="en-US" w:eastAsia="zh-CN"/>
        </w:rPr>
        <w:t>&gt;</w:t>
      </w:r>
      <w:r>
        <w:rPr>
          <w:lang w:val="en-US" w:eastAsia="zh-CN"/>
        </w:rPr>
        <w:t xml:space="preserve"> </w:t>
      </w:r>
      <w:r w:rsidRPr="003B2463">
        <w:rPr>
          <w:lang w:val="en-US" w:eastAsia="zh-CN"/>
        </w:rPr>
        <w:t>52.6 GHz WI</w:t>
      </w: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2EF6AA30" w:rsidR="00796387" w:rsidRPr="000402D9" w:rsidRDefault="00656A8F" w:rsidP="000402D9">
      <w:pPr>
        <w:spacing w:after="0"/>
      </w:pPr>
      <w:r>
        <w:t>To ensure timely progress within reduced TUs allocated until RAN #</w:t>
      </w:r>
      <w:r w:rsidR="000408CD">
        <w:t xml:space="preserve">89 </w:t>
      </w:r>
      <w:r>
        <w:t>(</w:t>
      </w:r>
      <w:r w:rsidR="000408CD">
        <w:t xml:space="preserve">September </w:t>
      </w:r>
      <w:r>
        <w:t>2020), objectives 1, 2, and 3 are prioritized until RAN #</w:t>
      </w:r>
      <w:r w:rsidR="000408CD">
        <w:t>89</w:t>
      </w:r>
      <w:r>
        <w:t>.</w:t>
      </w:r>
      <w:r w:rsidR="00D24F89">
        <w:t xml:space="preserve">  In relation to Objective </w:t>
      </w:r>
      <w:r w:rsidR="00E06B74">
        <w:t>7</w:t>
      </w:r>
      <w:r w:rsidR="00D24F89">
        <w:t>, t</w:t>
      </w:r>
      <w:r w:rsidR="00D24F89" w:rsidRPr="00D24F89">
        <w:t xml:space="preserve">he studies can start </w:t>
      </w:r>
      <w:r w:rsidR="00D24F89">
        <w:t>during RAN4 #99 (</w:t>
      </w:r>
      <w:r w:rsidR="00D24F89" w:rsidRPr="00D24F89">
        <w:t>Aug 2021</w:t>
      </w:r>
      <w:r w:rsidR="00D24F89">
        <w:t>),</w:t>
      </w:r>
      <w:r w:rsidR="00D24F89" w:rsidRPr="00D24F89">
        <w:t xml:space="preserve"> and work plan discussion can take place </w:t>
      </w:r>
      <w:r w:rsidR="00D24F89">
        <w:t>during RAN4 #98bis</w:t>
      </w:r>
      <w:r w:rsidR="00D24F89" w:rsidRPr="00D24F89">
        <w:t xml:space="preserve"> </w:t>
      </w:r>
      <w:r w:rsidR="00D24F89">
        <w:t>(</w:t>
      </w:r>
      <w:r w:rsidR="00D24F89" w:rsidRPr="00D24F89">
        <w:t>May 2021</w:t>
      </w:r>
      <w:r w:rsidR="00D24F89">
        <w:t>).</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2D8ECA39" w:rsidR="00BB5EBF" w:rsidRPr="00087E25" w:rsidRDefault="00087E25" w:rsidP="00BB5EBF">
            <w:pPr>
              <w:spacing w:after="0"/>
              <w:rPr>
                <w:rFonts w:ascii="Arial" w:hAnsi="Arial" w:cs="Arial"/>
                <w:sz w:val="18"/>
                <w:szCs w:val="18"/>
              </w:rPr>
            </w:pPr>
            <w:r w:rsidRPr="00087E25">
              <w:rPr>
                <w:rFonts w:ascii="Arial" w:hAnsi="Arial" w:cs="Arial"/>
                <w:sz w:val="18"/>
                <w:szCs w:val="18"/>
              </w:rPr>
              <w:t>38.</w:t>
            </w:r>
            <w:r w:rsidR="00AF6CE6">
              <w:rPr>
                <w:rFonts w:ascii="Arial" w:hAnsi="Arial" w:cs="Arial"/>
                <w:sz w:val="18"/>
                <w:szCs w:val="18"/>
              </w:rPr>
              <w:t>884</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1AFCC49A"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r w:rsidR="00772BDD">
              <w:rPr>
                <w:rFonts w:ascii="Arial" w:hAnsi="Arial" w:cs="Arial"/>
                <w:sz w:val="18"/>
                <w:szCs w:val="18"/>
              </w:rPr>
              <w:t>94</w:t>
            </w:r>
          </w:p>
        </w:tc>
        <w:tc>
          <w:tcPr>
            <w:tcW w:w="1074" w:type="dxa"/>
          </w:tcPr>
          <w:p w14:paraId="41C1410B" w14:textId="6E0EF892"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r w:rsidR="00772BDD">
              <w:rPr>
                <w:rFonts w:ascii="Arial" w:hAnsi="Arial" w:cs="Arial"/>
                <w:sz w:val="18"/>
                <w:szCs w:val="18"/>
              </w:rPr>
              <w:t>95</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46CFC544" w14:textId="5AF77D47" w:rsidR="000B4C2A" w:rsidRDefault="000B4C2A" w:rsidP="009B493F">
            <w:pPr>
              <w:spacing w:after="0"/>
              <w:rPr>
                <w:rFonts w:ascii="Arial" w:hAnsi="Arial" w:cs="Arial"/>
                <w:sz w:val="18"/>
                <w:szCs w:val="18"/>
              </w:rPr>
            </w:pPr>
            <w:r>
              <w:rPr>
                <w:rFonts w:ascii="Arial" w:hAnsi="Arial" w:cs="Arial"/>
                <w:sz w:val="18"/>
                <w:szCs w:val="18"/>
              </w:rPr>
              <w:t xml:space="preserve">Ioffe, Anatoliy, Apple Inc., </w:t>
            </w:r>
            <w:hyperlink r:id="rId11" w:history="1">
              <w:r w:rsidR="004F472B" w:rsidRPr="00CF5751">
                <w:rPr>
                  <w:rStyle w:val="Hyperlink"/>
                  <w:rFonts w:ascii="Arial" w:hAnsi="Arial" w:cs="Arial"/>
                  <w:sz w:val="18"/>
                  <w:szCs w:val="18"/>
                </w:rPr>
                <w:t>aioffe@apple.com</w:t>
              </w:r>
            </w:hyperlink>
          </w:p>
          <w:p w14:paraId="5FE4F35D" w14:textId="18B08343" w:rsidR="004F472B" w:rsidRPr="00087E25" w:rsidRDefault="004F472B" w:rsidP="009B493F">
            <w:pPr>
              <w:spacing w:after="0"/>
              <w:rPr>
                <w:rFonts w:ascii="Arial" w:hAnsi="Arial" w:cs="Arial"/>
                <w:sz w:val="18"/>
                <w:szCs w:val="18"/>
              </w:rPr>
            </w:pPr>
            <w:bookmarkStart w:id="0" w:name="_GoBack"/>
            <w:bookmarkEnd w:id="0"/>
            <w:r w:rsidRPr="005B0903">
              <w:rPr>
                <w:rFonts w:ascii="Arial" w:hAnsi="Arial" w:cs="Arial"/>
                <w:sz w:val="18"/>
                <w:szCs w:val="18"/>
              </w:rPr>
              <w:t xml:space="preserve">Wang, Ruixin, vivo, </w:t>
            </w:r>
            <w:hyperlink r:id="rId12" w:history="1">
              <w:r w:rsidR="005B0903" w:rsidRPr="00115459">
                <w:rPr>
                  <w:rStyle w:val="Hyperlink"/>
                  <w:rFonts w:ascii="Arial" w:hAnsi="Arial" w:cs="Arial"/>
                  <w:sz w:val="18"/>
                  <w:szCs w:val="18"/>
                </w:rPr>
                <w:t>ruixin.wang@vivo.com</w:t>
              </w:r>
            </w:hyperlink>
            <w:r w:rsidR="005B0903">
              <w:rPr>
                <w:rFonts w:ascii="Arial" w:hAnsi="Arial" w:cs="Arial"/>
                <w:sz w:val="18"/>
                <w:szCs w:val="18"/>
              </w:rPr>
              <w:t xml:space="preserve"> </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3" w:history="1">
        <w:r w:rsidRPr="00E74FD9">
          <w:rPr>
            <w:rStyle w:val="Hyperlink"/>
          </w:rPr>
          <w:t>aioffe@apple.com</w:t>
        </w:r>
      </w:hyperlink>
    </w:p>
    <w:p w14:paraId="2A06C4C1" w14:textId="73D45DAA" w:rsidR="0020703D" w:rsidRDefault="0020703D" w:rsidP="0020703D">
      <w:pPr>
        <w:rPr>
          <w:rStyle w:val="Hyperlink"/>
        </w:rPr>
      </w:pPr>
      <w:r>
        <w:rPr>
          <w:rStyle w:val="fontstyle01"/>
        </w:rPr>
        <w:t xml:space="preserve">Wang, Ruixin, </w:t>
      </w:r>
      <w:r w:rsidR="00AF6CE6">
        <w:rPr>
          <w:rStyle w:val="fontstyle01"/>
        </w:rPr>
        <w:t>vivo</w:t>
      </w:r>
      <w:r>
        <w:rPr>
          <w:rStyle w:val="fontstyle01"/>
        </w:rPr>
        <w:t xml:space="preserve">, </w:t>
      </w:r>
      <w:hyperlink r:id="rId14" w:history="1">
        <w:r w:rsidR="00AF6CE6" w:rsidRPr="00E076A3">
          <w:rPr>
            <w:rStyle w:val="Hyperlink"/>
          </w:rPr>
          <w:t>ruixin.wang@vivo.com</w:t>
        </w:r>
      </w:hyperlink>
    </w:p>
    <w:p w14:paraId="351A45A9" w14:textId="0D0EF336" w:rsidR="00772BDD" w:rsidRPr="0020703D" w:rsidRDefault="00772BDD" w:rsidP="0020703D">
      <w:r>
        <w:t xml:space="preserve">Vera Lopez, Aida, Intel Corporation, </w:t>
      </w:r>
      <w:hyperlink r:id="rId15" w:history="1">
        <w:r w:rsidRPr="00083CA3">
          <w:rPr>
            <w:rStyle w:val="Hyperlink"/>
          </w:rPr>
          <w:t>aida.l.vera.lopez@intel.com</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lastRenderedPageBreak/>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r>
              <w:t>HiSilicon</w:t>
            </w:r>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2ED14" w14:textId="77777777" w:rsidR="004D1227" w:rsidRDefault="004D1227">
      <w:r>
        <w:separator/>
      </w:r>
    </w:p>
  </w:endnote>
  <w:endnote w:type="continuationSeparator" w:id="0">
    <w:p w14:paraId="25AF6D4B" w14:textId="77777777" w:rsidR="004D1227" w:rsidRDefault="004D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1769B" w14:textId="77777777" w:rsidR="004D1227" w:rsidRDefault="004D1227">
      <w:r>
        <w:separator/>
      </w:r>
    </w:p>
  </w:footnote>
  <w:footnote w:type="continuationSeparator" w:id="0">
    <w:p w14:paraId="1530EFED" w14:textId="77777777" w:rsidR="004D1227" w:rsidRDefault="004D1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305A"/>
    <w:rsid w:val="00025316"/>
    <w:rsid w:val="00037C06"/>
    <w:rsid w:val="000402D9"/>
    <w:rsid w:val="000408CD"/>
    <w:rsid w:val="0004172B"/>
    <w:rsid w:val="0004326D"/>
    <w:rsid w:val="00044DAE"/>
    <w:rsid w:val="00052BF8"/>
    <w:rsid w:val="000546F3"/>
    <w:rsid w:val="00057116"/>
    <w:rsid w:val="00064CB2"/>
    <w:rsid w:val="00066954"/>
    <w:rsid w:val="00067741"/>
    <w:rsid w:val="000705F7"/>
    <w:rsid w:val="00072A56"/>
    <w:rsid w:val="00082CCB"/>
    <w:rsid w:val="00084D69"/>
    <w:rsid w:val="000872B7"/>
    <w:rsid w:val="00087E25"/>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0376"/>
    <w:rsid w:val="000E2753"/>
    <w:rsid w:val="000E4861"/>
    <w:rsid w:val="000E55AD"/>
    <w:rsid w:val="000E630D"/>
    <w:rsid w:val="000E7048"/>
    <w:rsid w:val="001001BD"/>
    <w:rsid w:val="00102222"/>
    <w:rsid w:val="001059C7"/>
    <w:rsid w:val="001060C4"/>
    <w:rsid w:val="00107A5D"/>
    <w:rsid w:val="00120541"/>
    <w:rsid w:val="001211F3"/>
    <w:rsid w:val="00130DC7"/>
    <w:rsid w:val="00135D08"/>
    <w:rsid w:val="00167BCB"/>
    <w:rsid w:val="00172FC4"/>
    <w:rsid w:val="00173998"/>
    <w:rsid w:val="00174617"/>
    <w:rsid w:val="001759A7"/>
    <w:rsid w:val="001803E1"/>
    <w:rsid w:val="00187770"/>
    <w:rsid w:val="00187B3A"/>
    <w:rsid w:val="001916E6"/>
    <w:rsid w:val="00193D10"/>
    <w:rsid w:val="001A4192"/>
    <w:rsid w:val="001A7D4C"/>
    <w:rsid w:val="001C5C86"/>
    <w:rsid w:val="001C718D"/>
    <w:rsid w:val="001F12C6"/>
    <w:rsid w:val="001F7EB4"/>
    <w:rsid w:val="002000C2"/>
    <w:rsid w:val="00205F25"/>
    <w:rsid w:val="0020703D"/>
    <w:rsid w:val="0020778B"/>
    <w:rsid w:val="0020799F"/>
    <w:rsid w:val="00221B1E"/>
    <w:rsid w:val="002259F8"/>
    <w:rsid w:val="0022737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67681"/>
    <w:rsid w:val="002723F4"/>
    <w:rsid w:val="00274CFB"/>
    <w:rsid w:val="00276403"/>
    <w:rsid w:val="002A239A"/>
    <w:rsid w:val="002A6928"/>
    <w:rsid w:val="002C35C1"/>
    <w:rsid w:val="002E2221"/>
    <w:rsid w:val="002E25EC"/>
    <w:rsid w:val="002E6A7D"/>
    <w:rsid w:val="002E7A9E"/>
    <w:rsid w:val="002F29BA"/>
    <w:rsid w:val="002F3C41"/>
    <w:rsid w:val="002F59A8"/>
    <w:rsid w:val="002F6C5C"/>
    <w:rsid w:val="0030045C"/>
    <w:rsid w:val="00301C56"/>
    <w:rsid w:val="003117AE"/>
    <w:rsid w:val="00314AFC"/>
    <w:rsid w:val="003161A9"/>
    <w:rsid w:val="003205AD"/>
    <w:rsid w:val="00324313"/>
    <w:rsid w:val="003248F3"/>
    <w:rsid w:val="0033027D"/>
    <w:rsid w:val="003326DB"/>
    <w:rsid w:val="00335FB2"/>
    <w:rsid w:val="00336E90"/>
    <w:rsid w:val="00344158"/>
    <w:rsid w:val="00355CB6"/>
    <w:rsid w:val="00372499"/>
    <w:rsid w:val="00373275"/>
    <w:rsid w:val="0038516D"/>
    <w:rsid w:val="003869D7"/>
    <w:rsid w:val="00386D09"/>
    <w:rsid w:val="003A1EB0"/>
    <w:rsid w:val="003A42B7"/>
    <w:rsid w:val="003A5108"/>
    <w:rsid w:val="003B2463"/>
    <w:rsid w:val="003B2689"/>
    <w:rsid w:val="003C0F14"/>
    <w:rsid w:val="003C2DA6"/>
    <w:rsid w:val="003C6DA6"/>
    <w:rsid w:val="003D2781"/>
    <w:rsid w:val="003D62A9"/>
    <w:rsid w:val="003F268E"/>
    <w:rsid w:val="003F7B3D"/>
    <w:rsid w:val="00411698"/>
    <w:rsid w:val="0041374C"/>
    <w:rsid w:val="00414164"/>
    <w:rsid w:val="0041789B"/>
    <w:rsid w:val="004260A5"/>
    <w:rsid w:val="00432283"/>
    <w:rsid w:val="0043745F"/>
    <w:rsid w:val="0044029F"/>
    <w:rsid w:val="00440BC9"/>
    <w:rsid w:val="004440EC"/>
    <w:rsid w:val="00455DE4"/>
    <w:rsid w:val="0048080F"/>
    <w:rsid w:val="0048267C"/>
    <w:rsid w:val="004876B9"/>
    <w:rsid w:val="00491A7D"/>
    <w:rsid w:val="00493A79"/>
    <w:rsid w:val="00495840"/>
    <w:rsid w:val="004959EB"/>
    <w:rsid w:val="004A3C50"/>
    <w:rsid w:val="004A40BE"/>
    <w:rsid w:val="004A6A60"/>
    <w:rsid w:val="004B1318"/>
    <w:rsid w:val="004B19C8"/>
    <w:rsid w:val="004C34C4"/>
    <w:rsid w:val="004C634D"/>
    <w:rsid w:val="004D1227"/>
    <w:rsid w:val="004D24B9"/>
    <w:rsid w:val="004E0B1A"/>
    <w:rsid w:val="004E2CE2"/>
    <w:rsid w:val="004E5172"/>
    <w:rsid w:val="004E601B"/>
    <w:rsid w:val="004E6F8A"/>
    <w:rsid w:val="004F472B"/>
    <w:rsid w:val="00502CD2"/>
    <w:rsid w:val="00504A73"/>
    <w:rsid w:val="00504E33"/>
    <w:rsid w:val="00523929"/>
    <w:rsid w:val="00533004"/>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0903"/>
    <w:rsid w:val="005B4A48"/>
    <w:rsid w:val="005C29F7"/>
    <w:rsid w:val="005C4F58"/>
    <w:rsid w:val="005C5E8D"/>
    <w:rsid w:val="005C78F2"/>
    <w:rsid w:val="005D057C"/>
    <w:rsid w:val="005D20DE"/>
    <w:rsid w:val="005D3FEC"/>
    <w:rsid w:val="005D44BE"/>
    <w:rsid w:val="005E088B"/>
    <w:rsid w:val="005E7552"/>
    <w:rsid w:val="005F61AA"/>
    <w:rsid w:val="005F65A5"/>
    <w:rsid w:val="00601B4C"/>
    <w:rsid w:val="00607425"/>
    <w:rsid w:val="00610B7A"/>
    <w:rsid w:val="00611EC4"/>
    <w:rsid w:val="00612542"/>
    <w:rsid w:val="006146D2"/>
    <w:rsid w:val="00620B3F"/>
    <w:rsid w:val="006239E7"/>
    <w:rsid w:val="006254C4"/>
    <w:rsid w:val="00625DAA"/>
    <w:rsid w:val="006323BE"/>
    <w:rsid w:val="00636EF5"/>
    <w:rsid w:val="006418C6"/>
    <w:rsid w:val="00641BB6"/>
    <w:rsid w:val="00641ED8"/>
    <w:rsid w:val="0064683C"/>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66D"/>
    <w:rsid w:val="00764B84"/>
    <w:rsid w:val="00765028"/>
    <w:rsid w:val="00772BDD"/>
    <w:rsid w:val="0078034D"/>
    <w:rsid w:val="00790BCC"/>
    <w:rsid w:val="00795CEE"/>
    <w:rsid w:val="00796387"/>
    <w:rsid w:val="007974F5"/>
    <w:rsid w:val="007A4257"/>
    <w:rsid w:val="007A5AA5"/>
    <w:rsid w:val="007B0F49"/>
    <w:rsid w:val="007B2C3E"/>
    <w:rsid w:val="007C7E14"/>
    <w:rsid w:val="007D03D2"/>
    <w:rsid w:val="007D1AB2"/>
    <w:rsid w:val="007E2221"/>
    <w:rsid w:val="007E310A"/>
    <w:rsid w:val="007E4239"/>
    <w:rsid w:val="007F0B95"/>
    <w:rsid w:val="007F522E"/>
    <w:rsid w:val="007F7421"/>
    <w:rsid w:val="00801F7F"/>
    <w:rsid w:val="0080215D"/>
    <w:rsid w:val="00805890"/>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44FEF"/>
    <w:rsid w:val="00954B0B"/>
    <w:rsid w:val="009617E2"/>
    <w:rsid w:val="00962E4B"/>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D5375"/>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2E0B"/>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AF6CE6"/>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602E3"/>
    <w:rsid w:val="00B73B4C"/>
    <w:rsid w:val="00B73F75"/>
    <w:rsid w:val="00B94F5D"/>
    <w:rsid w:val="00B96481"/>
    <w:rsid w:val="00BA3A53"/>
    <w:rsid w:val="00BA4095"/>
    <w:rsid w:val="00BA5B43"/>
    <w:rsid w:val="00BB5EBF"/>
    <w:rsid w:val="00BC434B"/>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B605D"/>
    <w:rsid w:val="00CC72A4"/>
    <w:rsid w:val="00CD3153"/>
    <w:rsid w:val="00CF30DC"/>
    <w:rsid w:val="00CF45ED"/>
    <w:rsid w:val="00CF6348"/>
    <w:rsid w:val="00CF6810"/>
    <w:rsid w:val="00D05FE5"/>
    <w:rsid w:val="00D06117"/>
    <w:rsid w:val="00D209D1"/>
    <w:rsid w:val="00D2493E"/>
    <w:rsid w:val="00D24F89"/>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50EC"/>
    <w:rsid w:val="00DA6BAF"/>
    <w:rsid w:val="00DA74F3"/>
    <w:rsid w:val="00DB53F1"/>
    <w:rsid w:val="00DB651C"/>
    <w:rsid w:val="00DB69F3"/>
    <w:rsid w:val="00DC4039"/>
    <w:rsid w:val="00DC4907"/>
    <w:rsid w:val="00DC78FC"/>
    <w:rsid w:val="00DD017C"/>
    <w:rsid w:val="00DD2FFF"/>
    <w:rsid w:val="00DD397A"/>
    <w:rsid w:val="00DD58B7"/>
    <w:rsid w:val="00DD6699"/>
    <w:rsid w:val="00DF592E"/>
    <w:rsid w:val="00E007C5"/>
    <w:rsid w:val="00E00DBF"/>
    <w:rsid w:val="00E0213F"/>
    <w:rsid w:val="00E033E0"/>
    <w:rsid w:val="00E06B74"/>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045"/>
    <w:rsid w:val="00FE3D86"/>
    <w:rsid w:val="00FE6220"/>
    <w:rsid w:val="00FF0E5B"/>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link w:val="B1Char"/>
    <w:qFormat/>
    <w:rsid w:val="00E11CA2"/>
  </w:style>
  <w:style w:type="paragraph" w:customStyle="1" w:styleId="B2">
    <w:name w:val="B2"/>
    <w:basedOn w:val="List2"/>
    <w:qFormat/>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character" w:customStyle="1" w:styleId="B1Char">
    <w:name w:val="B1 Char"/>
    <w:link w:val="B1"/>
    <w:rsid w:val="00772BD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aioffe@app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uixin.wang@viv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5" Type="http://schemas.openxmlformats.org/officeDocument/2006/relationships/hyperlink" Target="mailto:aida.l.vera.lopez@intel.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72ECA-80DD-0540-B097-3D2320E44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38</TotalTime>
  <Pages>6</Pages>
  <Words>2124</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14209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 Inc.</cp:lastModifiedBy>
  <cp:revision>34</cp:revision>
  <cp:lastPrinted>2000-02-29T19:31:00Z</cp:lastPrinted>
  <dcterms:created xsi:type="dcterms:W3CDTF">2019-09-17T23:30:00Z</dcterms:created>
  <dcterms:modified xsi:type="dcterms:W3CDTF">2021-03-26T05:19:00Z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